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6A901" w14:textId="589D012E" w:rsidR="00C902F3" w:rsidRDefault="00C902F3" w:rsidP="00C902F3">
      <w:pPr>
        <w:pStyle w:val="NoSpacing"/>
      </w:pPr>
      <w:r>
        <w:rPr>
          <w:u w:val="single"/>
        </w:rPr>
        <w:t>William BOST (BOSTE)</w:t>
      </w:r>
      <w:r>
        <w:t xml:space="preserve">     </w:t>
      </w:r>
      <w:r>
        <w:t>(fl.14</w:t>
      </w:r>
      <w:r>
        <w:t>30</w:t>
      </w:r>
      <w:r>
        <w:t>)</w:t>
      </w:r>
    </w:p>
    <w:p w14:paraId="0D6E7CBC" w14:textId="4EAD08AF" w:rsidR="00C902F3" w:rsidRDefault="00C902F3" w:rsidP="00C902F3">
      <w:pPr>
        <w:pStyle w:val="NoSpacing"/>
      </w:pPr>
      <w:r>
        <w:t xml:space="preserve">of </w:t>
      </w:r>
      <w:r>
        <w:t>Plympton Priory.</w:t>
      </w:r>
      <w:bookmarkStart w:id="0" w:name="_GoBack"/>
      <w:bookmarkEnd w:id="0"/>
    </w:p>
    <w:p w14:paraId="62B3E4F4" w14:textId="77777777" w:rsidR="00C902F3" w:rsidRDefault="00C902F3" w:rsidP="00C902F3">
      <w:pPr>
        <w:pStyle w:val="NoSpacing"/>
      </w:pPr>
    </w:p>
    <w:p w14:paraId="2BEA8193" w14:textId="77777777" w:rsidR="00C902F3" w:rsidRDefault="00C902F3" w:rsidP="00C902F3">
      <w:pPr>
        <w:pStyle w:val="NoSpacing"/>
      </w:pPr>
    </w:p>
    <w:p w14:paraId="3DDC3549" w14:textId="1DC81A58" w:rsidR="00C902F3" w:rsidRDefault="00C902F3" w:rsidP="00C902F3">
      <w:pPr>
        <w:pStyle w:val="NoSpacing"/>
      </w:pPr>
      <w:r>
        <w:t xml:space="preserve">  9 Jun.1430</w:t>
      </w:r>
      <w:r>
        <w:tab/>
        <w:t xml:space="preserve">He was ordained </w:t>
      </w:r>
      <w:r>
        <w:t>subdeacon</w:t>
      </w:r>
      <w:r>
        <w:t>.</w:t>
      </w:r>
    </w:p>
    <w:p w14:paraId="43F50404" w14:textId="2A263846" w:rsidR="00C902F3" w:rsidRDefault="00C902F3" w:rsidP="00C902F3">
      <w:pPr>
        <w:pStyle w:val="NoSpacing"/>
      </w:pPr>
      <w:r>
        <w:tab/>
      </w:r>
      <w:r>
        <w:tab/>
        <w:t>(“Register of Edmund Lacy, Bishop of Exeter 1420-55” part 4 p.1</w:t>
      </w:r>
      <w:r>
        <w:t>33</w:t>
      </w:r>
      <w:r>
        <w:t>)</w:t>
      </w:r>
    </w:p>
    <w:p w14:paraId="1749AF6C" w14:textId="1589C8C0" w:rsidR="00C902F3" w:rsidRDefault="00C902F3" w:rsidP="00C902F3">
      <w:pPr>
        <w:pStyle w:val="NoSpacing"/>
      </w:pPr>
      <w:r>
        <w:t>23 Sep.</w:t>
      </w:r>
      <w:r>
        <w:tab/>
        <w:t>He was ordained deacon.   (ibid.135)</w:t>
      </w:r>
    </w:p>
    <w:p w14:paraId="61E73A06" w14:textId="248A92C0" w:rsidR="00C902F3" w:rsidRDefault="00C902F3" w:rsidP="00C902F3">
      <w:pPr>
        <w:pStyle w:val="NoSpacing"/>
      </w:pPr>
      <w:r>
        <w:t>23 Dec.</w:t>
      </w:r>
      <w:r>
        <w:tab/>
        <w:t>He was ordained priest.  (ibid.136)</w:t>
      </w:r>
    </w:p>
    <w:p w14:paraId="29A7E6C5" w14:textId="77777777" w:rsidR="00C902F3" w:rsidRDefault="00C902F3" w:rsidP="00C902F3">
      <w:pPr>
        <w:pStyle w:val="NoSpacing"/>
      </w:pPr>
    </w:p>
    <w:p w14:paraId="294CDAD3" w14:textId="77777777" w:rsidR="00C902F3" w:rsidRDefault="00C902F3" w:rsidP="00C902F3">
      <w:pPr>
        <w:pStyle w:val="NoSpacing"/>
      </w:pPr>
    </w:p>
    <w:p w14:paraId="0473A088" w14:textId="77777777" w:rsidR="00C902F3" w:rsidRDefault="00C902F3" w:rsidP="00C902F3">
      <w:pPr>
        <w:pStyle w:val="NoSpacing"/>
      </w:pPr>
      <w:r>
        <w:t>29 December 2019</w:t>
      </w:r>
    </w:p>
    <w:p w14:paraId="46A07116" w14:textId="62E226A5" w:rsidR="006B2F86" w:rsidRPr="00C902F3" w:rsidRDefault="00C902F3" w:rsidP="00E71FC3">
      <w:pPr>
        <w:pStyle w:val="NoSpacing"/>
      </w:pPr>
    </w:p>
    <w:sectPr w:rsidR="006B2F86" w:rsidRPr="00C902F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2FA7C5" w14:textId="77777777" w:rsidR="00C902F3" w:rsidRDefault="00C902F3" w:rsidP="00E71FC3">
      <w:pPr>
        <w:spacing w:after="0" w:line="240" w:lineRule="auto"/>
      </w:pPr>
      <w:r>
        <w:separator/>
      </w:r>
    </w:p>
  </w:endnote>
  <w:endnote w:type="continuationSeparator" w:id="0">
    <w:p w14:paraId="4AFD5B3E" w14:textId="77777777" w:rsidR="00C902F3" w:rsidRDefault="00C902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61192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1F30F7" w14:textId="77777777" w:rsidR="00C902F3" w:rsidRDefault="00C902F3" w:rsidP="00E71FC3">
      <w:pPr>
        <w:spacing w:after="0" w:line="240" w:lineRule="auto"/>
      </w:pPr>
      <w:r>
        <w:separator/>
      </w:r>
    </w:p>
  </w:footnote>
  <w:footnote w:type="continuationSeparator" w:id="0">
    <w:p w14:paraId="7F57D824" w14:textId="77777777" w:rsidR="00C902F3" w:rsidRDefault="00C902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2F3"/>
    <w:rsid w:val="001A7C09"/>
    <w:rsid w:val="00577BD5"/>
    <w:rsid w:val="006A1F77"/>
    <w:rsid w:val="00733BE7"/>
    <w:rsid w:val="00AB52E8"/>
    <w:rsid w:val="00B16D3F"/>
    <w:rsid w:val="00C902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7460C0"/>
  <w15:chartTrackingRefBased/>
  <w15:docId w15:val="{686E4D9E-03F4-467F-AD47-45D842D6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7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7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2019-12-29T17:05:00Z</dcterms:created>
  <dcterms:modified xsi:type="dcterms:W3CDTF">2019-12-29T17:12:00Z</dcterms:modified>
</cp:coreProperties>
</file>